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96D77F" w14:textId="77777777" w:rsidR="00650ED8" w:rsidRDefault="00650ED8" w:rsidP="00650E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Richard WARWARD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6D61015" w14:textId="77777777" w:rsidR="00650ED8" w:rsidRDefault="00650ED8" w:rsidP="00650E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Little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Wakering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Essex. Waterman.</w:t>
      </w:r>
    </w:p>
    <w:p w14:paraId="1D33D384" w14:textId="77777777" w:rsidR="00650ED8" w:rsidRDefault="00650ED8" w:rsidP="00650E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8463948" w14:textId="77777777" w:rsidR="00650ED8" w:rsidRDefault="00650ED8" w:rsidP="00650E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9106030" w14:textId="77777777" w:rsidR="00650ED8" w:rsidRDefault="00650ED8" w:rsidP="00650E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Ingeldesby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brought a plaint of trespass and taking against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him</w:t>
      </w:r>
      <w:proofErr w:type="gramEnd"/>
    </w:p>
    <w:p w14:paraId="3446F3E5" w14:textId="77777777" w:rsidR="00650ED8" w:rsidRDefault="00650ED8" w:rsidP="00650E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and 10 others.</w:t>
      </w:r>
    </w:p>
    <w:p w14:paraId="21076598" w14:textId="77777777" w:rsidR="00650ED8" w:rsidRDefault="00650ED8" w:rsidP="00650E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3D1440C" w14:textId="77777777" w:rsidR="00650ED8" w:rsidRDefault="00650ED8" w:rsidP="00650E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E2C534D" w14:textId="77777777" w:rsidR="00650ED8" w:rsidRDefault="00650ED8" w:rsidP="00650E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584B41A" w14:textId="77777777" w:rsidR="00650ED8" w:rsidRDefault="00650ED8" w:rsidP="00650ED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 March 2021</w:t>
      </w:r>
    </w:p>
    <w:p w14:paraId="379579C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AB57AE" w14:textId="77777777" w:rsidR="00650ED8" w:rsidRDefault="00650ED8" w:rsidP="009139A6">
      <w:r>
        <w:separator/>
      </w:r>
    </w:p>
  </w:endnote>
  <w:endnote w:type="continuationSeparator" w:id="0">
    <w:p w14:paraId="498338B2" w14:textId="77777777" w:rsidR="00650ED8" w:rsidRDefault="00650ED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D1D0D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93A8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8936A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6C93FC" w14:textId="77777777" w:rsidR="00650ED8" w:rsidRDefault="00650ED8" w:rsidP="009139A6">
      <w:r>
        <w:separator/>
      </w:r>
    </w:p>
  </w:footnote>
  <w:footnote w:type="continuationSeparator" w:id="0">
    <w:p w14:paraId="0E3E6376" w14:textId="77777777" w:rsidR="00650ED8" w:rsidRDefault="00650ED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DB343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0E423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F6BB0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ED8"/>
    <w:rsid w:val="000666E0"/>
    <w:rsid w:val="002510B7"/>
    <w:rsid w:val="005C130B"/>
    <w:rsid w:val="00650ED8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51228"/>
  <w15:chartTrackingRefBased/>
  <w15:docId w15:val="{966CCA9C-F72E-4F05-9270-17A6F2010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50E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2021-04-13T12:52:00Z</dcterms:created>
  <dcterms:modified xsi:type="dcterms:W3CDTF">2021-04-13T12:53:00Z</dcterms:modified>
</cp:coreProperties>
</file>